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6E7328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 w:rsidR="006E7328"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</w:t>
      </w:r>
      <w:r w:rsidR="006E7328">
        <w:rPr>
          <w:sz w:val="20"/>
          <w:szCs w:val="20"/>
        </w:rPr>
        <w:t>11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4329BC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AF0AD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7328">
              <w:rPr>
                <w:sz w:val="20"/>
                <w:szCs w:val="20"/>
              </w:rPr>
              <w:t>2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6E7328">
              <w:rPr>
                <w:sz w:val="20"/>
                <w:szCs w:val="20"/>
              </w:rPr>
              <w:t>4</w:t>
            </w:r>
            <w:bookmarkStart w:id="0" w:name="_GoBack"/>
            <w:bookmarkEnd w:id="0"/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4329BC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4329BC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4329BC">
              <w:rPr>
                <w:sz w:val="20"/>
                <w:szCs w:val="20"/>
              </w:rPr>
              <w:t>7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4329BC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4329BC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2188B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6E7328"/>
    <w:rsid w:val="007115A8"/>
    <w:rsid w:val="0078317B"/>
    <w:rsid w:val="007A6E0E"/>
    <w:rsid w:val="007B2EA1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5C45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A98F80C6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2021-05-07T14:26:00Z</dcterms:created>
  <dcterms:modified xsi:type="dcterms:W3CDTF">2021-05-07T14:26:00Z</dcterms:modified>
</cp:coreProperties>
</file>